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532A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532A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532A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532A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2C132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07143/045-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532A76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532A76" w:rsidRPr="00532A76">
          <w:rPr>
            <w:bCs/>
          </w:rPr>
          <w:t>17</w:t>
        </w:r>
        <w:r w:rsidR="00532A76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2C1325" w:rsidRPr="002C132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2C1325" w:rsidRPr="002C1325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2C1325" w:rsidRPr="002C1325">
          <w:rPr>
            <w:rStyle w:val="aa"/>
          </w:rPr>
          <w:t xml:space="preserve"> Регистратура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2C1325" w:rsidRPr="002C1325">
          <w:rPr>
            <w:u w:val="single"/>
          </w:rPr>
          <w:t xml:space="preserve"> 07143/045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2C1325" w:rsidRPr="002C1325">
          <w:rPr>
            <w:rStyle w:val="aa"/>
          </w:rPr>
          <w:t xml:space="preserve"> Медицинский регистратор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2C1325" w:rsidRPr="002C1325">
          <w:rPr>
            <w:rStyle w:val="aa"/>
          </w:rPr>
          <w:t xml:space="preserve"> 24042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2C1325" w:rsidRPr="002C132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422B02" w:rsidP="00AD14A4">
      <w:fldSimple w:instr=" DOCVARIABLE izm_nd_new \* MERGEFORMAT ">
        <w:r w:rsidR="00532A76" w:rsidRPr="00532A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532A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32A76" w:rsidRPr="00532A76" w:rsidRDefault="00532A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532A76">
              <w:rPr>
                <w:b/>
              </w:rPr>
              <w:t>Регистратура</w:t>
            </w:r>
          </w:p>
        </w:tc>
        <w:tc>
          <w:tcPr>
            <w:tcW w:w="1701" w:type="dxa"/>
            <w:vAlign w:val="center"/>
          </w:tcPr>
          <w:p w:rsidR="00532A76" w:rsidRPr="00F27D93" w:rsidRDefault="00532A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532A76" w:rsidRPr="00F27D93" w:rsidRDefault="00532A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532A76" w:rsidRPr="00F27D93" w:rsidRDefault="00532A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532A76" w:rsidRPr="00F27D93" w:rsidRDefault="00532A76" w:rsidP="00745D40">
            <w:pPr>
              <w:pStyle w:val="a8"/>
            </w:pPr>
            <w:r>
              <w:t>100</w:t>
            </w:r>
          </w:p>
        </w:tc>
      </w:tr>
      <w:tr w:rsidR="00532A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32A76" w:rsidRPr="00532A76" w:rsidRDefault="00532A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532A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32A76" w:rsidRPr="00F27D93" w:rsidRDefault="00532A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32A76" w:rsidRPr="00F27D93" w:rsidRDefault="00532A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32A76" w:rsidRPr="00F27D93" w:rsidRDefault="00532A76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32A76" w:rsidRDefault="00532A76" w:rsidP="00745D40">
            <w:pPr>
              <w:pStyle w:val="a8"/>
            </w:pPr>
          </w:p>
        </w:tc>
      </w:tr>
      <w:tr w:rsidR="00532A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32A76" w:rsidRPr="00532A76" w:rsidRDefault="00532A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532A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32A76" w:rsidRDefault="00532A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32A76" w:rsidRDefault="00532A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32A76" w:rsidRDefault="00532A76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32A76" w:rsidRDefault="00532A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532A76" w:rsidRPr="00532A76">
          <w:rPr>
            <w:bCs/>
          </w:rPr>
          <w:t>-</w:t>
        </w:r>
        <w:r w:rsidR="00532A76" w:rsidRPr="00532A76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532A76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32A76" w:rsidTr="00532A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32A76" w:rsidRDefault="00532A76" w:rsidP="00AA46ED">
            <w:pPr>
              <w:pStyle w:val="a8"/>
            </w:pPr>
            <w:r w:rsidRPr="00532A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32A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32A76" w:rsidRDefault="00532A76" w:rsidP="00AA46ED">
            <w:pPr>
              <w:pStyle w:val="a8"/>
            </w:pPr>
            <w:r w:rsidRPr="00532A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32A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32A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32A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32A76" w:rsidRDefault="00532A76" w:rsidP="00AA46ED">
            <w:pPr>
              <w:pStyle w:val="a8"/>
            </w:pPr>
            <w:r w:rsidRPr="00532A76">
              <w:t>Митяева Ольга Александровна</w:t>
            </w:r>
          </w:p>
        </w:tc>
      </w:tr>
      <w:tr w:rsidR="00AA46ED" w:rsidRPr="00532A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32A76" w:rsidRDefault="00532A76" w:rsidP="00AA46ED">
            <w:pPr>
              <w:pStyle w:val="a8"/>
              <w:rPr>
                <w:b/>
                <w:vertAlign w:val="superscript"/>
              </w:rPr>
            </w:pPr>
            <w:r w:rsidRPr="00532A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32A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32A76" w:rsidRDefault="00532A76" w:rsidP="00AA46ED">
            <w:pPr>
              <w:pStyle w:val="a8"/>
              <w:rPr>
                <w:b/>
                <w:vertAlign w:val="superscript"/>
              </w:rPr>
            </w:pPr>
            <w:r w:rsidRPr="00532A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32A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32A76" w:rsidRDefault="00532A76" w:rsidP="00AA46ED">
            <w:pPr>
              <w:pStyle w:val="a8"/>
              <w:rPr>
                <w:b/>
                <w:vertAlign w:val="superscript"/>
              </w:rPr>
            </w:pPr>
            <w:r w:rsidRPr="00532A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32A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32A76" w:rsidRDefault="00532A76" w:rsidP="00AA46ED">
            <w:pPr>
              <w:pStyle w:val="a8"/>
              <w:rPr>
                <w:b/>
                <w:vertAlign w:val="superscript"/>
              </w:rPr>
            </w:pPr>
            <w:r w:rsidRPr="00532A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A76" w:rsidRDefault="00532A76" w:rsidP="0076042D">
      <w:pPr>
        <w:pStyle w:val="a9"/>
      </w:pPr>
      <w:r>
        <w:separator/>
      </w:r>
    </w:p>
  </w:endnote>
  <w:endnote w:type="continuationSeparator" w:id="0">
    <w:p w:rsidR="00532A76" w:rsidRDefault="00532A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2C132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07143/045-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422B02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422B02" w:rsidRPr="00751B84">
            <w:rPr>
              <w:rStyle w:val="ad"/>
              <w:sz w:val="20"/>
              <w:szCs w:val="20"/>
            </w:rPr>
            <w:fldChar w:fldCharType="separate"/>
          </w:r>
          <w:r w:rsidR="002C1325">
            <w:rPr>
              <w:rStyle w:val="ad"/>
              <w:noProof/>
              <w:sz w:val="20"/>
              <w:szCs w:val="20"/>
            </w:rPr>
            <w:t>1</w:t>
          </w:r>
          <w:r w:rsidR="00422B02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C1325" w:rsidRPr="002C1325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A76" w:rsidRDefault="00532A76" w:rsidP="0076042D">
      <w:pPr>
        <w:pStyle w:val="a9"/>
      </w:pPr>
      <w:r>
        <w:separator/>
      </w:r>
    </w:p>
  </w:footnote>
  <w:footnote w:type="continuationSeparator" w:id="0">
    <w:p w:rsidR="00532A76" w:rsidRDefault="00532A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5;  07143/045, 07143/045-1А (07143/045), 07143/045-2А (07143/045), 07143/045-3А (07143/045), 07143/045-4А (07143/04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Регистратура"/>
    <w:docVar w:name="class" w:val="3.2"/>
    <w:docVar w:name="close_doc_flag" w:val="0"/>
    <w:docVar w:name="co_classes" w:val="   "/>
    <w:docVar w:name="codeok" w:val=" 24042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45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B8216967078462FA08E3F5EA64B068E"/>
    <w:docVar w:name="rm_id" w:val="226"/>
    <w:docVar w:name="rm_name" w:val=" Медицинский регистратор "/>
    <w:docVar w:name="rm_number" w:val=" 07143/045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Регистратура"/>
    <w:docVar w:name="zona_time" w:val="100"/>
  </w:docVars>
  <w:rsids>
    <w:rsidRoot w:val="00422B02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C1325"/>
    <w:rsid w:val="002E55C6"/>
    <w:rsid w:val="00305B2F"/>
    <w:rsid w:val="00367816"/>
    <w:rsid w:val="003876C3"/>
    <w:rsid w:val="003C24DB"/>
    <w:rsid w:val="0040104A"/>
    <w:rsid w:val="00402CAC"/>
    <w:rsid w:val="00422B02"/>
    <w:rsid w:val="00444410"/>
    <w:rsid w:val="004A47AD"/>
    <w:rsid w:val="004C4DB2"/>
    <w:rsid w:val="00506D53"/>
    <w:rsid w:val="00532A76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1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2016-10-17T13:24:00Z</dcterms:created>
  <dcterms:modified xsi:type="dcterms:W3CDTF">2016-10-18T09:23:00Z</dcterms:modified>
</cp:coreProperties>
</file>